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44E1" w:rsidRDefault="009144E1" w:rsidP="009144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DUTTON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9144E1" w:rsidRDefault="009144E1" w:rsidP="009144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144E1" w:rsidRDefault="009144E1" w:rsidP="009144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144E1" w:rsidRDefault="009144E1" w:rsidP="009144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Apr.1433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Winchester into lands</w:t>
      </w:r>
    </w:p>
    <w:p w:rsidR="009144E1" w:rsidRDefault="009144E1" w:rsidP="009144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the late Sir Edward </w:t>
      </w:r>
      <w:proofErr w:type="spellStart"/>
      <w:r>
        <w:rPr>
          <w:rFonts w:ascii="Times New Roman" w:hAnsi="Times New Roman" w:cs="Times New Roman"/>
          <w:sz w:val="24"/>
          <w:szCs w:val="24"/>
        </w:rPr>
        <w:t>Benstede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9144E1" w:rsidRDefault="009144E1" w:rsidP="009144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24-63)</w:t>
      </w:r>
    </w:p>
    <w:p w:rsidR="009144E1" w:rsidRDefault="009144E1" w:rsidP="009144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144E1" w:rsidRDefault="009144E1" w:rsidP="009144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144E1" w:rsidRPr="00745148" w:rsidRDefault="009144E1" w:rsidP="009144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March 2016</w:t>
      </w:r>
    </w:p>
    <w:p w:rsidR="006B2F86" w:rsidRPr="009144E1" w:rsidRDefault="009144E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9144E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44E1" w:rsidRDefault="009144E1" w:rsidP="00E71FC3">
      <w:pPr>
        <w:spacing w:after="0" w:line="240" w:lineRule="auto"/>
      </w:pPr>
      <w:r>
        <w:separator/>
      </w:r>
    </w:p>
  </w:endnote>
  <w:endnote w:type="continuationSeparator" w:id="0">
    <w:p w:rsidR="009144E1" w:rsidRDefault="009144E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44E1" w:rsidRDefault="009144E1" w:rsidP="00E71FC3">
      <w:pPr>
        <w:spacing w:after="0" w:line="240" w:lineRule="auto"/>
      </w:pPr>
      <w:r>
        <w:separator/>
      </w:r>
    </w:p>
  </w:footnote>
  <w:footnote w:type="continuationSeparator" w:id="0">
    <w:p w:rsidR="009144E1" w:rsidRDefault="009144E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4E1"/>
    <w:rsid w:val="009144E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DEB591"/>
  <w15:chartTrackingRefBased/>
  <w15:docId w15:val="{92700DA1-CA52-40A0-A83F-501D810A1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2016-03-14T21:00:00Z</dcterms:created>
  <dcterms:modified xsi:type="dcterms:W3CDTF">2016-03-14T21:01:00Z</dcterms:modified>
</cp:coreProperties>
</file>